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北京市大兴区黄村镇产业发展服务中心（经管站）科室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——村级公益事业专项补助项目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项目申报单位（科室）：黄村镇经管站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村级公益事业专项补助项目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黄村镇经管站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马小利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69267721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480" w:firstLineChars="20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村级公益事业专项补助资金是市财政拨付的，给予各村用于各项公益事业支出，使全体村民都能受益。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村级公益事业专项补助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528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黄村镇经管站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69267721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区经管站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村级公益事业专项补助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2.专项资金类□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主要工作内容：村级公益事业专项补助资金是市财政拨付的，给予各村用于各项公益事业支出，使全体村民都能受益。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向33个常态村发放528万元。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村级公益事业专项补助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2025年1-12月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10165F9"/>
    <w:rsid w:val="0A5D4D63"/>
    <w:rsid w:val="0B5E53F7"/>
    <w:rsid w:val="0ECE7CD6"/>
    <w:rsid w:val="10066587"/>
    <w:rsid w:val="13F73D10"/>
    <w:rsid w:val="155C1519"/>
    <w:rsid w:val="17163748"/>
    <w:rsid w:val="196801C5"/>
    <w:rsid w:val="1F401FAF"/>
    <w:rsid w:val="22084DB7"/>
    <w:rsid w:val="23A15B2D"/>
    <w:rsid w:val="28F200DF"/>
    <w:rsid w:val="2F471EE1"/>
    <w:rsid w:val="308113CB"/>
    <w:rsid w:val="34B53ED7"/>
    <w:rsid w:val="375A19C1"/>
    <w:rsid w:val="3C1A2B08"/>
    <w:rsid w:val="3C927944"/>
    <w:rsid w:val="4C8212A7"/>
    <w:rsid w:val="4F815F87"/>
    <w:rsid w:val="533772DC"/>
    <w:rsid w:val="54F9326F"/>
    <w:rsid w:val="59182B48"/>
    <w:rsid w:val="59467262"/>
    <w:rsid w:val="5DDF3B0A"/>
    <w:rsid w:val="5DF36085"/>
    <w:rsid w:val="625005B0"/>
    <w:rsid w:val="651C2939"/>
    <w:rsid w:val="6D535020"/>
    <w:rsid w:val="6EFF66EE"/>
    <w:rsid w:val="730E07F1"/>
    <w:rsid w:val="740B0691"/>
    <w:rsid w:val="772C76A0"/>
    <w:rsid w:val="7BC11D18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2024-08-26T10:04:39Z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